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67A82" w14:textId="77777777" w:rsidR="00F42EAE" w:rsidRPr="00F42EAE" w:rsidRDefault="00F42EAE" w:rsidP="00F42EAE">
      <w:pPr>
        <w:ind w:left="1701" w:hanging="1701"/>
        <w:jc w:val="right"/>
        <w:rPr>
          <w:rFonts w:cs="Arial"/>
          <w:bCs/>
          <w:sz w:val="20"/>
          <w:szCs w:val="20"/>
        </w:rPr>
      </w:pPr>
      <w:r w:rsidRPr="00F42EAE">
        <w:rPr>
          <w:rFonts w:cs="Arial"/>
          <w:bCs/>
          <w:sz w:val="20"/>
          <w:szCs w:val="20"/>
        </w:rPr>
        <w:t>Załącznik nr 2 do Umowy</w:t>
      </w:r>
    </w:p>
    <w:p w14:paraId="4A969562" w14:textId="77777777" w:rsidR="00F42EAE" w:rsidRPr="00F42EAE" w:rsidRDefault="00F42EAE" w:rsidP="00F42EAE">
      <w:pPr>
        <w:widowControl w:val="0"/>
        <w:spacing w:after="240"/>
        <w:jc w:val="center"/>
        <w:rPr>
          <w:rFonts w:cs="Arial"/>
          <w:b/>
          <w:sz w:val="20"/>
          <w:szCs w:val="20"/>
        </w:rPr>
      </w:pPr>
    </w:p>
    <w:p w14:paraId="0DEDA75F" w14:textId="3A6ED163" w:rsidR="00F42EAE" w:rsidRPr="00F42EAE" w:rsidRDefault="00F42EAE" w:rsidP="00F42EAE">
      <w:pPr>
        <w:widowControl w:val="0"/>
        <w:jc w:val="center"/>
        <w:rPr>
          <w:rFonts w:cs="Arial"/>
          <w:b/>
          <w:noProof/>
          <w:sz w:val="28"/>
          <w:szCs w:val="28"/>
        </w:rPr>
      </w:pPr>
      <w:r w:rsidRPr="00F42EAE">
        <w:rPr>
          <w:rFonts w:cs="Arial"/>
          <w:b/>
          <w:noProof/>
          <w:sz w:val="28"/>
          <w:szCs w:val="28"/>
        </w:rPr>
        <w:t xml:space="preserve">Wzór protokołu odbioru prac na </w:t>
      </w:r>
      <w:r w:rsidR="00FB5189">
        <w:rPr>
          <w:rFonts w:cs="Arial"/>
          <w:b/>
          <w:noProof/>
          <w:sz w:val="28"/>
          <w:szCs w:val="28"/>
        </w:rPr>
        <w:t>stacjach i zespołach gazowych</w:t>
      </w:r>
      <w:r w:rsidRPr="00F42EAE">
        <w:rPr>
          <w:rFonts w:cs="Arial"/>
          <w:b/>
          <w:noProof/>
          <w:sz w:val="28"/>
          <w:szCs w:val="28"/>
        </w:rPr>
        <w:t>.</w:t>
      </w:r>
    </w:p>
    <w:p w14:paraId="713AA806" w14:textId="77777777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  <w:u w:val="single"/>
        </w:rPr>
      </w:pPr>
    </w:p>
    <w:p w14:paraId="724CD714" w14:textId="77777777" w:rsidR="00F42EAE" w:rsidRPr="00F42EAE" w:rsidRDefault="00F42EAE" w:rsidP="00F42EAE">
      <w:pPr>
        <w:widowControl w:val="0"/>
        <w:jc w:val="center"/>
        <w:rPr>
          <w:rFonts w:cs="Arial"/>
          <w:b/>
          <w:noProof/>
          <w:sz w:val="20"/>
          <w:szCs w:val="20"/>
        </w:rPr>
      </w:pPr>
      <w:r w:rsidRPr="00F42EAE">
        <w:rPr>
          <w:rFonts w:cs="Arial"/>
          <w:b/>
          <w:noProof/>
          <w:sz w:val="20"/>
          <w:szCs w:val="20"/>
        </w:rPr>
        <w:t xml:space="preserve">Nr </w:t>
      </w:r>
      <w:r w:rsidRPr="00F42EAE">
        <w:rPr>
          <w:rFonts w:cs="Arial"/>
          <w:noProof/>
          <w:sz w:val="20"/>
          <w:szCs w:val="20"/>
        </w:rPr>
        <w:t xml:space="preserve">…….… </w:t>
      </w:r>
      <w:r w:rsidRPr="00F42EAE">
        <w:rPr>
          <w:rFonts w:cs="Arial"/>
          <w:b/>
          <w:noProof/>
          <w:sz w:val="20"/>
          <w:szCs w:val="20"/>
        </w:rPr>
        <w:t>z dnia</w:t>
      </w:r>
      <w:r w:rsidRPr="00F42EAE">
        <w:rPr>
          <w:rFonts w:cs="Arial"/>
          <w:noProof/>
          <w:sz w:val="20"/>
          <w:szCs w:val="20"/>
        </w:rPr>
        <w:t xml:space="preserve"> ……………….</w:t>
      </w:r>
    </w:p>
    <w:p w14:paraId="08E3FF7F" w14:textId="77777777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</w:p>
    <w:p w14:paraId="2DCD6DE6" w14:textId="77777777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  <w:r w:rsidRPr="00F42EAE">
        <w:rPr>
          <w:rFonts w:cs="Arial"/>
          <w:b/>
          <w:noProof/>
          <w:sz w:val="20"/>
          <w:szCs w:val="20"/>
        </w:rPr>
        <w:t>Zamawiający:</w:t>
      </w:r>
    </w:p>
    <w:p w14:paraId="49A41E72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4985663A" w14:textId="766CDE96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3CFDE453" w14:textId="6FCA9364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732D20D6" w14:textId="77777777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</w:p>
    <w:p w14:paraId="2551A608" w14:textId="77777777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  <w:r w:rsidRPr="00F42EAE">
        <w:rPr>
          <w:rFonts w:cs="Arial"/>
          <w:b/>
          <w:noProof/>
          <w:sz w:val="20"/>
          <w:szCs w:val="20"/>
        </w:rPr>
        <w:t>Wykonawca:</w:t>
      </w:r>
    </w:p>
    <w:p w14:paraId="242DB127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07F1F1F9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67DC97E6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732B2943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</w:p>
    <w:p w14:paraId="59DAF516" w14:textId="77777777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</w:p>
    <w:p w14:paraId="3FF92FAC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b/>
          <w:noProof/>
          <w:sz w:val="20"/>
          <w:szCs w:val="20"/>
        </w:rPr>
        <w:t>Umowa</w:t>
      </w:r>
      <w:r w:rsidRPr="00F42EAE">
        <w:rPr>
          <w:rFonts w:cs="Arial"/>
          <w:noProof/>
          <w:sz w:val="20"/>
          <w:szCs w:val="20"/>
        </w:rPr>
        <w:t xml:space="preserve"> nr ………………….. z dn. ……………………..</w:t>
      </w:r>
    </w:p>
    <w:p w14:paraId="48960E66" w14:textId="77777777" w:rsid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</w:p>
    <w:p w14:paraId="3F1D5DB0" w14:textId="578947D8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  <w:r w:rsidRPr="00F42EAE">
        <w:rPr>
          <w:rFonts w:cs="Arial"/>
          <w:b/>
          <w:noProof/>
          <w:sz w:val="20"/>
          <w:szCs w:val="20"/>
        </w:rPr>
        <w:t>Przedmiot umowy:</w:t>
      </w:r>
    </w:p>
    <w:p w14:paraId="14BC4679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15E8435C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6877EAE5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</w:p>
    <w:p w14:paraId="5B7B490D" w14:textId="77777777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  <w:r w:rsidRPr="00F42EAE">
        <w:rPr>
          <w:rFonts w:cs="Arial"/>
          <w:b/>
          <w:noProof/>
          <w:sz w:val="20"/>
          <w:szCs w:val="20"/>
        </w:rPr>
        <w:t>Wykonane/ Odebrane prace:</w:t>
      </w:r>
    </w:p>
    <w:p w14:paraId="0F850824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7D95F490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7CD42DF2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29D88898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</w:p>
    <w:p w14:paraId="72FCEE61" w14:textId="77777777" w:rsidR="00F42EAE" w:rsidRPr="00F42EAE" w:rsidRDefault="00F42EAE" w:rsidP="00F42EAE">
      <w:pPr>
        <w:widowControl w:val="0"/>
        <w:rPr>
          <w:rFonts w:cs="Arial"/>
          <w:b/>
          <w:noProof/>
          <w:sz w:val="20"/>
          <w:szCs w:val="20"/>
        </w:rPr>
      </w:pPr>
      <w:r w:rsidRPr="00F42EAE">
        <w:rPr>
          <w:rFonts w:cs="Arial"/>
          <w:b/>
          <w:noProof/>
          <w:sz w:val="20"/>
          <w:szCs w:val="20"/>
        </w:rPr>
        <w:t>Uwagi:</w:t>
      </w:r>
    </w:p>
    <w:p w14:paraId="72F3A402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07E7CDC0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62CCFD50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………………………………………………………………………………………………</w:t>
      </w:r>
    </w:p>
    <w:p w14:paraId="21767BBA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</w:p>
    <w:p w14:paraId="57B4B0B8" w14:textId="77777777" w:rsidR="00F42EAE" w:rsidRDefault="00F42EAE" w:rsidP="00F42EAE">
      <w:pPr>
        <w:widowControl w:val="0"/>
        <w:rPr>
          <w:rFonts w:cs="Arial"/>
          <w:noProof/>
          <w:sz w:val="20"/>
          <w:szCs w:val="20"/>
        </w:rPr>
      </w:pPr>
    </w:p>
    <w:p w14:paraId="1369520D" w14:textId="3FB32C3B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Przedstawiciel Zamawiajacego</w:t>
      </w:r>
      <w:r w:rsidRPr="00F42EAE">
        <w:rPr>
          <w:rFonts w:cs="Arial"/>
          <w:noProof/>
          <w:sz w:val="20"/>
          <w:szCs w:val="20"/>
        </w:rPr>
        <w:tab/>
      </w:r>
      <w:r w:rsidRPr="00F42EAE">
        <w:rPr>
          <w:rFonts w:cs="Arial"/>
          <w:noProof/>
          <w:sz w:val="20"/>
          <w:szCs w:val="20"/>
        </w:rPr>
        <w:tab/>
      </w:r>
      <w:r w:rsidRPr="00F42EAE">
        <w:rPr>
          <w:rFonts w:cs="Arial"/>
          <w:noProof/>
          <w:sz w:val="20"/>
          <w:szCs w:val="20"/>
        </w:rPr>
        <w:tab/>
      </w:r>
      <w:r w:rsidRPr="00F42EAE">
        <w:rPr>
          <w:rFonts w:cs="Arial"/>
          <w:noProof/>
          <w:sz w:val="20"/>
          <w:szCs w:val="20"/>
        </w:rPr>
        <w:tab/>
      </w:r>
      <w:r w:rsidRPr="00F42EAE">
        <w:rPr>
          <w:rFonts w:cs="Arial"/>
          <w:noProof/>
          <w:sz w:val="20"/>
          <w:szCs w:val="20"/>
        </w:rPr>
        <w:tab/>
        <w:t>Przedstawiciel Wykonawcy</w:t>
      </w:r>
    </w:p>
    <w:p w14:paraId="484F0853" w14:textId="77777777" w:rsidR="00F42EAE" w:rsidRPr="00F42EAE" w:rsidRDefault="00F42EAE" w:rsidP="00F42EAE">
      <w:pPr>
        <w:widowControl w:val="0"/>
        <w:rPr>
          <w:rFonts w:cs="Arial"/>
          <w:noProof/>
          <w:sz w:val="20"/>
          <w:szCs w:val="20"/>
        </w:rPr>
      </w:pPr>
    </w:p>
    <w:p w14:paraId="0B3D41DB" w14:textId="79DE12EF" w:rsidR="00F42EAE" w:rsidRPr="00F42EAE" w:rsidRDefault="00F42EAE" w:rsidP="00F42EAE">
      <w:pPr>
        <w:widowControl w:val="0"/>
        <w:rPr>
          <w:sz w:val="20"/>
          <w:szCs w:val="20"/>
        </w:rPr>
      </w:pPr>
      <w:r w:rsidRPr="00F42EAE">
        <w:rPr>
          <w:rFonts w:cs="Arial"/>
          <w:noProof/>
          <w:sz w:val="20"/>
          <w:szCs w:val="20"/>
        </w:rPr>
        <w:t>…</w:t>
      </w:r>
      <w:r>
        <w:rPr>
          <w:rFonts w:cs="Arial"/>
          <w:noProof/>
          <w:sz w:val="20"/>
          <w:szCs w:val="20"/>
        </w:rPr>
        <w:t>…</w:t>
      </w:r>
      <w:r w:rsidRPr="00F42EAE">
        <w:rPr>
          <w:rFonts w:cs="Arial"/>
          <w:noProof/>
          <w:sz w:val="20"/>
          <w:szCs w:val="20"/>
        </w:rPr>
        <w:t>………………………………</w:t>
      </w:r>
      <w:r>
        <w:rPr>
          <w:rFonts w:cs="Arial"/>
          <w:noProof/>
          <w:sz w:val="20"/>
          <w:szCs w:val="20"/>
        </w:rPr>
        <w:tab/>
      </w:r>
      <w:r>
        <w:rPr>
          <w:rFonts w:cs="Arial"/>
          <w:noProof/>
          <w:sz w:val="20"/>
          <w:szCs w:val="20"/>
        </w:rPr>
        <w:tab/>
      </w:r>
      <w:r>
        <w:rPr>
          <w:rFonts w:cs="Arial"/>
          <w:noProof/>
          <w:sz w:val="20"/>
          <w:szCs w:val="20"/>
        </w:rPr>
        <w:tab/>
      </w:r>
      <w:r>
        <w:rPr>
          <w:rFonts w:cs="Arial"/>
          <w:noProof/>
          <w:sz w:val="20"/>
          <w:szCs w:val="20"/>
        </w:rPr>
        <w:tab/>
        <w:t xml:space="preserve">            </w:t>
      </w:r>
      <w:r w:rsidRPr="00F42EAE">
        <w:rPr>
          <w:rFonts w:cs="Arial"/>
          <w:noProof/>
          <w:sz w:val="20"/>
          <w:szCs w:val="20"/>
        </w:rPr>
        <w:t xml:space="preserve"> </w:t>
      </w:r>
      <w:bookmarkStart w:id="0" w:name="_Hlk36463101"/>
      <w:r w:rsidRPr="00F42EAE">
        <w:rPr>
          <w:rFonts w:cs="Arial"/>
          <w:noProof/>
          <w:sz w:val="20"/>
          <w:szCs w:val="20"/>
        </w:rPr>
        <w:t>…</w:t>
      </w:r>
      <w:r>
        <w:rPr>
          <w:rFonts w:cs="Arial"/>
          <w:noProof/>
          <w:sz w:val="20"/>
          <w:szCs w:val="20"/>
        </w:rPr>
        <w:t>…</w:t>
      </w:r>
      <w:r w:rsidRPr="00F42EAE">
        <w:rPr>
          <w:rFonts w:cs="Arial"/>
          <w:noProof/>
          <w:sz w:val="20"/>
          <w:szCs w:val="20"/>
        </w:rPr>
        <w:t>………………………………</w:t>
      </w:r>
    </w:p>
    <w:bookmarkEnd w:id="0"/>
    <w:p w14:paraId="5E5A46AE" w14:textId="77777777" w:rsidR="0061343C" w:rsidRPr="00F42EAE" w:rsidRDefault="0061343C" w:rsidP="00F42EAE">
      <w:pPr>
        <w:rPr>
          <w:sz w:val="20"/>
          <w:szCs w:val="20"/>
        </w:rPr>
      </w:pPr>
    </w:p>
    <w:sectPr w:rsidR="0061343C" w:rsidRPr="00F42EAE" w:rsidSect="00A544DB">
      <w:headerReference w:type="default" r:id="rId11"/>
      <w:footerReference w:type="default" r:id="rId12"/>
      <w:type w:val="continuous"/>
      <w:pgSz w:w="11906" w:h="16838"/>
      <w:pgMar w:top="1417" w:right="1417" w:bottom="1417" w:left="1417" w:header="709" w:footer="8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95D4F" w14:textId="77777777" w:rsidR="004334A2" w:rsidRDefault="004334A2">
      <w:r>
        <w:separator/>
      </w:r>
    </w:p>
  </w:endnote>
  <w:endnote w:type="continuationSeparator" w:id="0">
    <w:p w14:paraId="04AF24EB" w14:textId="77777777" w:rsidR="004334A2" w:rsidRDefault="0043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93B5A" w14:textId="77777777" w:rsidR="00496682" w:rsidRDefault="00496682" w:rsidP="00496682">
    <w:pPr>
      <w:pStyle w:val="Stopka"/>
      <w:ind w:left="0" w:right="0"/>
      <w:rPr>
        <w:rFonts w:ascii="Arial Narrow" w:hAnsi="Arial Narrow" w:cs="Arial"/>
        <w:noProof/>
        <w:sz w:val="14"/>
        <w:szCs w:val="14"/>
      </w:rPr>
    </w:pPr>
    <w:r>
      <w:rPr>
        <w:rFonts w:ascii="Arial Narrow" w:hAnsi="Arial Narrow" w:cs="Arial"/>
        <w:noProof/>
        <w:sz w:val="14"/>
        <w:szCs w:val="14"/>
      </w:rPr>
      <mc:AlternateContent>
        <mc:Choice Requires="wpg">
          <w:drawing>
            <wp:anchor distT="0" distB="0" distL="114300" distR="114300" simplePos="0" relativeHeight="251666944" behindDoc="1" locked="0" layoutInCell="1" allowOverlap="1" wp14:anchorId="68F42060" wp14:editId="6C5F47A9">
              <wp:simplePos x="0" y="0"/>
              <wp:positionH relativeFrom="column">
                <wp:posOffset>-985520</wp:posOffset>
              </wp:positionH>
              <wp:positionV relativeFrom="paragraph">
                <wp:posOffset>13970</wp:posOffset>
              </wp:positionV>
              <wp:extent cx="7560310" cy="914400"/>
              <wp:effectExtent l="0" t="0" r="2540" b="0"/>
              <wp:wrapNone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914400"/>
                        <a:chOff x="0" y="0"/>
                        <a:chExt cx="7560310" cy="914400"/>
                      </a:xfrm>
                    </wpg:grpSpPr>
                    <pic:pic xmlns:pic="http://schemas.openxmlformats.org/drawingml/2006/picture">
                      <pic:nvPicPr>
                        <pic:cNvPr id="1" name="Obraz 6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 descr="C:\Users\magdalena.bilska\Desktop\Bez tytułu.pn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22026" y="59376"/>
                          <a:ext cx="596900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46F6317" id="Grupa 5" o:spid="_x0000_s1026" style="position:absolute;margin-left:-77.6pt;margin-top:1.1pt;width:595.3pt;height:1in;z-index:-251649536" coordsize="75603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6" o:spid="_x0000_s1027" type="#_x0000_t75" style="position:absolute;width:7560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">
                <v:imagedata r:id="rId3" o:title=""/>
                <o:lock v:ext="edit" aspectratio="f"/>
              </v:shape>
              <v:shape id="Obraz 3" o:spid="_x0000_s1028" type="#_x0000_t75" style="position:absolute;left:55220;top:593;width:5969;height:54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">
                <v:imagedata r:id="rId4" o:title="Bez tytułu"/>
              </v:shape>
            </v:group>
          </w:pict>
        </mc:Fallback>
      </mc:AlternateContent>
    </w:r>
    <w:r>
      <w:rPr>
        <w:rFonts w:ascii="Arial Narrow" w:hAnsi="Arial Narrow" w:cs="Arial"/>
        <w:noProof/>
        <w:sz w:val="14"/>
        <w:szCs w:val="14"/>
      </w:rPr>
      <w:softHyphen/>
    </w:r>
  </w:p>
  <w:p w14:paraId="7A895F96" w14:textId="77777777" w:rsidR="00496682" w:rsidRDefault="00496682" w:rsidP="00496682">
    <w:pPr>
      <w:pStyle w:val="Stopka"/>
      <w:ind w:left="0" w:right="0"/>
      <w:rPr>
        <w:rFonts w:ascii="Arial Narrow" w:hAnsi="Arial Narrow" w:cs="Arial"/>
        <w:noProof/>
        <w:sz w:val="14"/>
        <w:szCs w:val="14"/>
      </w:rPr>
    </w:pPr>
  </w:p>
  <w:p w14:paraId="5108FA64" w14:textId="6A3B2863" w:rsidR="00496682" w:rsidRDefault="00496682" w:rsidP="00496682">
    <w:pPr>
      <w:pStyle w:val="Stopka"/>
      <w:ind w:left="0" w:right="0"/>
      <w:rPr>
        <w:rFonts w:ascii="Arial Narrow" w:hAnsi="Arial Narrow" w:cs="Arial"/>
        <w:color w:val="4C5358"/>
        <w:sz w:val="14"/>
        <w:szCs w:val="14"/>
      </w:rPr>
    </w:pPr>
    <w:r w:rsidRPr="00F8692B">
      <w:rPr>
        <w:rFonts w:ascii="Arial Narrow" w:hAnsi="Arial Narrow" w:cs="Arial"/>
        <w:color w:val="4C5358"/>
        <w:sz w:val="14"/>
        <w:szCs w:val="14"/>
      </w:rPr>
      <w:t xml:space="preserve">Polska Spółka Gazownictwa sp. z o.o., </w:t>
    </w:r>
    <w:r w:rsidRPr="00C177E8">
      <w:rPr>
        <w:rFonts w:ascii="Arial Narrow" w:hAnsi="Arial Narrow" w:cs="Arial"/>
        <w:color w:val="4C5358"/>
        <w:sz w:val="14"/>
        <w:szCs w:val="14"/>
      </w:rPr>
      <w:t>ul. Wojciecha Bandrowskiego 16, 33-100 Tarnów</w:t>
    </w:r>
  </w:p>
  <w:p w14:paraId="607AB547" w14:textId="0B47FDB5" w:rsidR="00496682" w:rsidRDefault="00496682" w:rsidP="00496682">
    <w:pPr>
      <w:pStyle w:val="NormalnyWeb"/>
      <w:spacing w:before="0" w:beforeAutospacing="0" w:after="0" w:afterAutospacing="0"/>
      <w:jc w:val="center"/>
      <w:rPr>
        <w:rFonts w:ascii="Arial Narrow" w:hAnsi="Arial Narrow" w:cs="Arial"/>
        <w:color w:val="4C5358"/>
        <w:sz w:val="14"/>
        <w:szCs w:val="14"/>
      </w:rPr>
    </w:pPr>
    <w:r w:rsidRPr="00326E6C">
      <w:rPr>
        <w:rFonts w:ascii="Arial Narrow" w:hAnsi="Arial Narrow" w:cs="Arial"/>
        <w:color w:val="4C5358"/>
        <w:sz w:val="14"/>
        <w:szCs w:val="14"/>
      </w:rPr>
      <w:t>Oddział Zakład Gazowniczy w Gorzowie Wielkopolskimi, ul. Żeglarska 16, 66-400 Gorzów Wlkp.</w:t>
    </w:r>
  </w:p>
  <w:p w14:paraId="5E8954A9" w14:textId="77777777" w:rsidR="00496682" w:rsidRDefault="00496682" w:rsidP="00496682">
    <w:pPr>
      <w:pStyle w:val="NormalnyWeb"/>
      <w:tabs>
        <w:tab w:val="center" w:pos="4252"/>
        <w:tab w:val="right" w:pos="8504"/>
      </w:tabs>
      <w:spacing w:before="0" w:beforeAutospacing="0" w:after="0" w:afterAutospacing="0"/>
      <w:rPr>
        <w:rFonts w:ascii="Arial Narrow" w:hAnsi="Arial Narrow" w:cs="Arial"/>
        <w:color w:val="4C5358"/>
        <w:sz w:val="14"/>
        <w:szCs w:val="14"/>
      </w:rPr>
    </w:pPr>
    <w:r>
      <w:rPr>
        <w:rFonts w:ascii="Arial Narrow" w:hAnsi="Arial Narrow" w:cs="Arial"/>
        <w:color w:val="4C5358"/>
        <w:sz w:val="14"/>
        <w:szCs w:val="14"/>
      </w:rPr>
      <w:tab/>
    </w:r>
    <w:r w:rsidRPr="00F8692B">
      <w:rPr>
        <w:rFonts w:ascii="Arial Narrow" w:hAnsi="Arial Narrow" w:cs="Arial"/>
        <w:color w:val="4C5358"/>
        <w:sz w:val="14"/>
        <w:szCs w:val="14"/>
      </w:rPr>
      <w:t xml:space="preserve">KRS 0000374001, </w:t>
    </w:r>
    <w:r w:rsidRPr="00C177E8">
      <w:rPr>
        <w:rFonts w:ascii="Arial Narrow" w:hAnsi="Arial Narrow" w:cs="Arial"/>
        <w:color w:val="4C5358"/>
        <w:sz w:val="14"/>
        <w:szCs w:val="14"/>
      </w:rPr>
      <w:t>Sąd Rejonowy dla Krakowa - Śródmieścia w Krakowie</w:t>
    </w:r>
    <w:r w:rsidRPr="00F8692B">
      <w:rPr>
        <w:rFonts w:ascii="Arial Narrow" w:hAnsi="Arial Narrow" w:cs="Arial"/>
        <w:color w:val="4C5358"/>
        <w:sz w:val="14"/>
        <w:szCs w:val="14"/>
      </w:rPr>
      <w:t>, XII Wydział Gospodarczy KRS</w:t>
    </w:r>
    <w:r>
      <w:rPr>
        <w:rFonts w:ascii="Arial Narrow" w:hAnsi="Arial Narrow" w:cs="Arial"/>
        <w:color w:val="4C5358"/>
        <w:sz w:val="14"/>
        <w:szCs w:val="14"/>
      </w:rPr>
      <w:tab/>
    </w:r>
  </w:p>
  <w:p w14:paraId="5581B880" w14:textId="28B1D7EF" w:rsidR="00496682" w:rsidRDefault="00496682" w:rsidP="00496682">
    <w:pPr>
      <w:pStyle w:val="NormalnyWeb"/>
      <w:spacing w:before="0" w:beforeAutospacing="0" w:after="0" w:afterAutospacing="0"/>
      <w:jc w:val="center"/>
      <w:rPr>
        <w:rFonts w:ascii="Arial Narrow" w:hAnsi="Arial Narrow" w:cs="Arial"/>
        <w:color w:val="4C5358"/>
        <w:sz w:val="14"/>
        <w:szCs w:val="14"/>
      </w:rPr>
    </w:pPr>
    <w:r w:rsidRPr="00F8692B">
      <w:rPr>
        <w:rFonts w:ascii="Arial Narrow" w:hAnsi="Arial Narrow" w:cs="Arial"/>
        <w:color w:val="4C5358"/>
        <w:sz w:val="14"/>
        <w:szCs w:val="14"/>
      </w:rPr>
      <w:t xml:space="preserve">NIP 5252496411, REGON 142739519, Kapitał Zakładowy: </w:t>
    </w:r>
    <w:r w:rsidRPr="00063DEC">
      <w:rPr>
        <w:rFonts w:ascii="Arial Narrow" w:hAnsi="Arial Narrow" w:cs="Arial"/>
        <w:color w:val="4C5358"/>
        <w:sz w:val="14"/>
        <w:szCs w:val="14"/>
      </w:rPr>
      <w:t xml:space="preserve">10 488 917 050 </w:t>
    </w:r>
    <w:r>
      <w:rPr>
        <w:rFonts w:ascii="Arial Narrow" w:hAnsi="Arial Narrow" w:cs="Arial"/>
        <w:color w:val="4C5358"/>
        <w:sz w:val="14"/>
        <w:szCs w:val="14"/>
      </w:rPr>
      <w:t>zł</w:t>
    </w:r>
  </w:p>
  <w:p w14:paraId="6C8FEFEC" w14:textId="0E2983E5" w:rsidR="00496682" w:rsidRDefault="00496682" w:rsidP="00496682">
    <w:pPr>
      <w:pStyle w:val="NormalnyWeb"/>
      <w:tabs>
        <w:tab w:val="center" w:pos="4536"/>
        <w:tab w:val="left" w:pos="6705"/>
      </w:tabs>
      <w:spacing w:before="0" w:beforeAutospacing="0" w:after="0" w:afterAutospacing="0"/>
      <w:rPr>
        <w:rFonts w:ascii="Arial Narrow" w:hAnsi="Arial Narrow" w:cs="Arial"/>
        <w:color w:val="4C5358"/>
        <w:sz w:val="14"/>
        <w:szCs w:val="14"/>
      </w:rPr>
    </w:pPr>
    <w:r>
      <w:rPr>
        <w:rFonts w:ascii="Arial Narrow" w:hAnsi="Arial Narrow" w:cs="Arial"/>
        <w:color w:val="4C5358"/>
        <w:sz w:val="14"/>
        <w:szCs w:val="14"/>
      </w:rPr>
      <w:tab/>
    </w:r>
    <w:r w:rsidRPr="00F8692B">
      <w:rPr>
        <w:rFonts w:ascii="Arial Narrow" w:hAnsi="Arial Narrow" w:cs="Arial"/>
        <w:color w:val="4C5358"/>
        <w:sz w:val="14"/>
        <w:szCs w:val="14"/>
      </w:rPr>
      <w:t>www.psgaz.pl</w:t>
    </w:r>
    <w:r>
      <w:rPr>
        <w:rFonts w:ascii="Arial Narrow" w:hAnsi="Arial Narrow" w:cs="Arial"/>
        <w:color w:val="4C5358"/>
        <w:sz w:val="14"/>
        <w:szCs w:val="14"/>
      </w:rPr>
      <w:tab/>
    </w:r>
  </w:p>
  <w:p w14:paraId="6C607C73" w14:textId="27D9290F" w:rsidR="004E1E88" w:rsidRDefault="004E1E88" w:rsidP="004E1E88">
    <w:pPr>
      <w:pStyle w:val="Stopka"/>
      <w:ind w:left="0" w:right="0"/>
      <w:rPr>
        <w:rFonts w:ascii="Arial Narrow" w:hAnsi="Arial Narrow" w:cs="Arial"/>
        <w:noProof/>
        <w:sz w:val="14"/>
        <w:szCs w:val="14"/>
      </w:rPr>
    </w:pPr>
    <w:r>
      <w:rPr>
        <w:rFonts w:ascii="Arial Narrow" w:hAnsi="Arial Narrow" w:cs="Arial"/>
        <w:noProof/>
        <w:sz w:val="14"/>
        <w:szCs w:val="14"/>
      </w:rPr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C71B4" w14:textId="77777777" w:rsidR="004334A2" w:rsidRDefault="004334A2">
      <w:r>
        <w:separator/>
      </w:r>
    </w:p>
  </w:footnote>
  <w:footnote w:type="continuationSeparator" w:id="0">
    <w:p w14:paraId="109FEF3E" w14:textId="77777777" w:rsidR="004334A2" w:rsidRDefault="0043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0341" w14:textId="77777777" w:rsidR="00C35FE6" w:rsidRDefault="00895735">
    <w:pPr>
      <w:pStyle w:val="Nagwek"/>
      <w:tabs>
        <w:tab w:val="clear" w:pos="4536"/>
        <w:tab w:val="center" w:pos="4500"/>
      </w:tabs>
    </w:pPr>
    <w:r>
      <w:rPr>
        <w:noProof/>
      </w:rPr>
      <w:drawing>
        <wp:anchor distT="0" distB="0" distL="114300" distR="114300" simplePos="0" relativeHeight="251664896" behindDoc="1" locked="0" layoutInCell="1" allowOverlap="1" wp14:anchorId="469C413D" wp14:editId="460C809C">
          <wp:simplePos x="0" y="0"/>
          <wp:positionH relativeFrom="page">
            <wp:posOffset>-635</wp:posOffset>
          </wp:positionH>
          <wp:positionV relativeFrom="topMargin">
            <wp:align>bottom</wp:align>
          </wp:positionV>
          <wp:extent cx="7560310" cy="1259840"/>
          <wp:effectExtent l="0" t="0" r="2540" b="0"/>
          <wp:wrapNone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5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F404D2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D03716"/>
    <w:multiLevelType w:val="hybridMultilevel"/>
    <w:tmpl w:val="9E72EF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430AD"/>
    <w:multiLevelType w:val="hybridMultilevel"/>
    <w:tmpl w:val="D884D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66B1F"/>
    <w:multiLevelType w:val="hybridMultilevel"/>
    <w:tmpl w:val="85DA9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51944"/>
    <w:multiLevelType w:val="hybridMultilevel"/>
    <w:tmpl w:val="F4FAD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F27AB9"/>
    <w:multiLevelType w:val="hybridMultilevel"/>
    <w:tmpl w:val="0576D9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6120E4"/>
    <w:multiLevelType w:val="hybridMultilevel"/>
    <w:tmpl w:val="7332AE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024271">
    <w:abstractNumId w:val="0"/>
  </w:num>
  <w:num w:numId="2" w16cid:durableId="329405753">
    <w:abstractNumId w:val="5"/>
  </w:num>
  <w:num w:numId="3" w16cid:durableId="445850585">
    <w:abstractNumId w:val="2"/>
  </w:num>
  <w:num w:numId="4" w16cid:durableId="204488350">
    <w:abstractNumId w:val="1"/>
  </w:num>
  <w:num w:numId="5" w16cid:durableId="526941809">
    <w:abstractNumId w:val="4"/>
  </w:num>
  <w:num w:numId="6" w16cid:durableId="86813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2429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3891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843"/>
    <w:rsid w:val="00005A3B"/>
    <w:rsid w:val="00010F02"/>
    <w:rsid w:val="00013D1B"/>
    <w:rsid w:val="00014974"/>
    <w:rsid w:val="00022A00"/>
    <w:rsid w:val="0002336C"/>
    <w:rsid w:val="000242A3"/>
    <w:rsid w:val="000305AC"/>
    <w:rsid w:val="0003292B"/>
    <w:rsid w:val="00087FD0"/>
    <w:rsid w:val="00090E94"/>
    <w:rsid w:val="00094A47"/>
    <w:rsid w:val="0009566E"/>
    <w:rsid w:val="000A6943"/>
    <w:rsid w:val="000C2546"/>
    <w:rsid w:val="000C7192"/>
    <w:rsid w:val="000C75DF"/>
    <w:rsid w:val="000D6F0E"/>
    <w:rsid w:val="00120EBB"/>
    <w:rsid w:val="00140195"/>
    <w:rsid w:val="00165B37"/>
    <w:rsid w:val="001948EB"/>
    <w:rsid w:val="001A0C0E"/>
    <w:rsid w:val="001B7FAF"/>
    <w:rsid w:val="001C4601"/>
    <w:rsid w:val="001E0539"/>
    <w:rsid w:val="001E78AD"/>
    <w:rsid w:val="00233055"/>
    <w:rsid w:val="00247D81"/>
    <w:rsid w:val="002553CC"/>
    <w:rsid w:val="00263D91"/>
    <w:rsid w:val="0027348E"/>
    <w:rsid w:val="0028276E"/>
    <w:rsid w:val="00290C9C"/>
    <w:rsid w:val="0029431D"/>
    <w:rsid w:val="002C0CD8"/>
    <w:rsid w:val="002D2706"/>
    <w:rsid w:val="002E3FAD"/>
    <w:rsid w:val="002F45A7"/>
    <w:rsid w:val="00304F01"/>
    <w:rsid w:val="003073CD"/>
    <w:rsid w:val="00311786"/>
    <w:rsid w:val="00314957"/>
    <w:rsid w:val="00331F8D"/>
    <w:rsid w:val="00362A35"/>
    <w:rsid w:val="00381FFB"/>
    <w:rsid w:val="003D1B9B"/>
    <w:rsid w:val="003D405E"/>
    <w:rsid w:val="003D7A15"/>
    <w:rsid w:val="003F74F9"/>
    <w:rsid w:val="00406C6C"/>
    <w:rsid w:val="0043250E"/>
    <w:rsid w:val="004334A2"/>
    <w:rsid w:val="00442BFD"/>
    <w:rsid w:val="0044436B"/>
    <w:rsid w:val="00473BC4"/>
    <w:rsid w:val="00484FFC"/>
    <w:rsid w:val="00496682"/>
    <w:rsid w:val="004B6488"/>
    <w:rsid w:val="004B7952"/>
    <w:rsid w:val="004E1E88"/>
    <w:rsid w:val="004F563D"/>
    <w:rsid w:val="00512511"/>
    <w:rsid w:val="00513880"/>
    <w:rsid w:val="00516BEA"/>
    <w:rsid w:val="00536DE5"/>
    <w:rsid w:val="0054638C"/>
    <w:rsid w:val="00546445"/>
    <w:rsid w:val="005874D9"/>
    <w:rsid w:val="005923E7"/>
    <w:rsid w:val="005B51A3"/>
    <w:rsid w:val="005B5B7E"/>
    <w:rsid w:val="005C0C2F"/>
    <w:rsid w:val="005C73A6"/>
    <w:rsid w:val="006007FB"/>
    <w:rsid w:val="0061343C"/>
    <w:rsid w:val="0062643F"/>
    <w:rsid w:val="00634FD3"/>
    <w:rsid w:val="00647168"/>
    <w:rsid w:val="0065599B"/>
    <w:rsid w:val="0067458E"/>
    <w:rsid w:val="006B2A65"/>
    <w:rsid w:val="006C4898"/>
    <w:rsid w:val="006D1F97"/>
    <w:rsid w:val="00763B68"/>
    <w:rsid w:val="007702E9"/>
    <w:rsid w:val="00780CE9"/>
    <w:rsid w:val="007B2DF0"/>
    <w:rsid w:val="007C5B43"/>
    <w:rsid w:val="008157AA"/>
    <w:rsid w:val="00821407"/>
    <w:rsid w:val="0086702B"/>
    <w:rsid w:val="008815C1"/>
    <w:rsid w:val="00895735"/>
    <w:rsid w:val="00895D80"/>
    <w:rsid w:val="008C6CCA"/>
    <w:rsid w:val="00906F8D"/>
    <w:rsid w:val="00907EA6"/>
    <w:rsid w:val="0091749E"/>
    <w:rsid w:val="00973587"/>
    <w:rsid w:val="00987B78"/>
    <w:rsid w:val="00987FB4"/>
    <w:rsid w:val="009B267C"/>
    <w:rsid w:val="009B4B26"/>
    <w:rsid w:val="009C0CAB"/>
    <w:rsid w:val="009C4088"/>
    <w:rsid w:val="009E15A2"/>
    <w:rsid w:val="00A03761"/>
    <w:rsid w:val="00A41194"/>
    <w:rsid w:val="00A41DF5"/>
    <w:rsid w:val="00A455A3"/>
    <w:rsid w:val="00A762BA"/>
    <w:rsid w:val="00A90253"/>
    <w:rsid w:val="00AA054C"/>
    <w:rsid w:val="00AC1AC9"/>
    <w:rsid w:val="00AC7D78"/>
    <w:rsid w:val="00AF709D"/>
    <w:rsid w:val="00B35399"/>
    <w:rsid w:val="00B433FB"/>
    <w:rsid w:val="00B46B16"/>
    <w:rsid w:val="00BA0169"/>
    <w:rsid w:val="00BB6383"/>
    <w:rsid w:val="00BD76AF"/>
    <w:rsid w:val="00C04786"/>
    <w:rsid w:val="00C20593"/>
    <w:rsid w:val="00C24398"/>
    <w:rsid w:val="00C35FE6"/>
    <w:rsid w:val="00C560DF"/>
    <w:rsid w:val="00C57F26"/>
    <w:rsid w:val="00CA6D9D"/>
    <w:rsid w:val="00CC1CFE"/>
    <w:rsid w:val="00CD0521"/>
    <w:rsid w:val="00CD758E"/>
    <w:rsid w:val="00CF0843"/>
    <w:rsid w:val="00CF2FD7"/>
    <w:rsid w:val="00D31594"/>
    <w:rsid w:val="00D36524"/>
    <w:rsid w:val="00D46B12"/>
    <w:rsid w:val="00D52291"/>
    <w:rsid w:val="00D65F8A"/>
    <w:rsid w:val="00D90FFC"/>
    <w:rsid w:val="00D9374A"/>
    <w:rsid w:val="00DB38ED"/>
    <w:rsid w:val="00DC1672"/>
    <w:rsid w:val="00DC43FF"/>
    <w:rsid w:val="00DC5317"/>
    <w:rsid w:val="00DD1C9D"/>
    <w:rsid w:val="00DF12D3"/>
    <w:rsid w:val="00E13074"/>
    <w:rsid w:val="00E137AD"/>
    <w:rsid w:val="00E23DC9"/>
    <w:rsid w:val="00E255D5"/>
    <w:rsid w:val="00E255EB"/>
    <w:rsid w:val="00E415C7"/>
    <w:rsid w:val="00E47338"/>
    <w:rsid w:val="00E73490"/>
    <w:rsid w:val="00EA49FF"/>
    <w:rsid w:val="00EC27E8"/>
    <w:rsid w:val="00EC2A13"/>
    <w:rsid w:val="00EC5966"/>
    <w:rsid w:val="00ED135F"/>
    <w:rsid w:val="00ED3B2F"/>
    <w:rsid w:val="00EE241E"/>
    <w:rsid w:val="00EE4D63"/>
    <w:rsid w:val="00F1023D"/>
    <w:rsid w:val="00F1379D"/>
    <w:rsid w:val="00F23864"/>
    <w:rsid w:val="00F23CB8"/>
    <w:rsid w:val="00F24F6A"/>
    <w:rsid w:val="00F42EAE"/>
    <w:rsid w:val="00F8692B"/>
    <w:rsid w:val="00FB3986"/>
    <w:rsid w:val="00FB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EA24E1A"/>
  <w15:docId w15:val="{92682EAA-AFF0-49FF-9D62-35899708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B51A3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paragraph" w:customStyle="1" w:styleId="departament">
    <w:name w:val="departament"/>
    <w:basedOn w:val="Normalny"/>
    <w:next w:val="Normalny"/>
    <w:pPr>
      <w:spacing w:line="280" w:lineRule="exact"/>
    </w:pPr>
    <w:rPr>
      <w:b/>
      <w:sz w:val="20"/>
    </w:rPr>
  </w:style>
  <w:style w:type="paragraph" w:customStyle="1" w:styleId="nazwaadresata">
    <w:name w:val="nazwa adresata"/>
    <w:basedOn w:val="departament"/>
    <w:next w:val="imiinazwisko"/>
  </w:style>
  <w:style w:type="paragraph" w:customStyle="1" w:styleId="imiinazwisko">
    <w:name w:val="imię i nazwisko"/>
    <w:basedOn w:val="nazwaadresata"/>
    <w:next w:val="Normalny"/>
  </w:style>
  <w:style w:type="paragraph" w:customStyle="1" w:styleId="adres">
    <w:name w:val="adres"/>
    <w:basedOn w:val="departament"/>
    <w:pPr>
      <w:jc w:val="left"/>
    </w:pPr>
    <w:rPr>
      <w:b w:val="0"/>
    </w:rPr>
  </w:style>
  <w:style w:type="paragraph" w:customStyle="1" w:styleId="adresodbiorcy">
    <w:name w:val="adres odbiorcy"/>
    <w:basedOn w:val="adres"/>
    <w:pPr>
      <w:jc w:val="right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pPr>
      <w:spacing w:line="200" w:lineRule="exact"/>
    </w:pPr>
    <w:rPr>
      <w:rFonts w:ascii="Arial Narrow" w:hAnsi="Arial Narrow"/>
      <w:noProof/>
      <w:sz w:val="18"/>
    </w:rPr>
  </w:style>
  <w:style w:type="paragraph" w:customStyle="1" w:styleId="firmalight">
    <w:name w:val="firma_light"/>
    <w:basedOn w:val="firma"/>
    <w:rPr>
      <w:b w:val="0"/>
    </w:rPr>
  </w:style>
  <w:style w:type="character" w:styleId="Numerstrony">
    <w:name w:val="page number"/>
    <w:basedOn w:val="Domylnaczcionkaakapitu"/>
    <w:semiHidden/>
  </w:style>
  <w:style w:type="paragraph" w:customStyle="1" w:styleId="Firma0">
    <w:name w:val="Firma"/>
    <w:basedOn w:val="Normalny"/>
    <w:next w:val="Normalny"/>
    <w:rPr>
      <w:b/>
      <w:sz w:val="20"/>
    </w:rPr>
  </w:style>
  <w:style w:type="character" w:styleId="Pogrubienie">
    <w:name w:val="Strong"/>
    <w:qFormat/>
    <w:rPr>
      <w:b/>
      <w:bCs/>
    </w:rPr>
  </w:style>
  <w:style w:type="paragraph" w:styleId="NormalnyWeb">
    <w:name w:val="Normal (Web)"/>
    <w:basedOn w:val="Normalny"/>
    <w:semiHidden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6C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6C6C"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uiPriority w:val="99"/>
    <w:unhideWhenUsed/>
    <w:rsid w:val="000A6943"/>
    <w:pPr>
      <w:numPr>
        <w:numId w:val="1"/>
      </w:numPr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B51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6702B"/>
    <w:pPr>
      <w:spacing w:line="240" w:lineRule="auto"/>
      <w:jc w:val="left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6702B"/>
    <w:rPr>
      <w:rFonts w:ascii="Calibri" w:eastAsiaTheme="minorHAnsi" w:hAnsi="Calibri" w:cstheme="minorBidi"/>
      <w:sz w:val="22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F1379D"/>
    <w:pPr>
      <w:ind w:left="720"/>
      <w:contextualSpacing/>
    </w:pPr>
  </w:style>
  <w:style w:type="paragraph" w:styleId="Bezodstpw">
    <w:name w:val="No Spacing"/>
    <w:uiPriority w:val="1"/>
    <w:qFormat/>
    <w:rsid w:val="00F1379D"/>
    <w:pPr>
      <w:jc w:val="both"/>
    </w:pPr>
    <w:rPr>
      <w:rFonts w:ascii="Arial" w:hAnsi="Arial"/>
      <w:sz w:val="22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43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43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43F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43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43FF"/>
    <w:rPr>
      <w:rFonts w:ascii="Arial" w:hAnsi="Arial"/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07FB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473BC4"/>
    <w:rPr>
      <w:rFonts w:ascii="Arial" w:hAnsi="Arial"/>
      <w:sz w:val="1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0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7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na.olejczuk.PSGAZ\Moje%20dokumenty\instrukcja%20szablony%20PSG\szablon_kolorowy_drukarkowy_ODDZIA&#321;_JEDNOSTKA%20ORGANIZACYJN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500AC75E13D3429B43771E23E08B75" ma:contentTypeVersion="2" ma:contentTypeDescription="Utwórz nowy dokument." ma:contentTypeScope="" ma:versionID="d3243f4d58550eef1663c53a51d93568">
  <xsd:schema xmlns:xsd="http://www.w3.org/2001/XMLSchema" xmlns:xs="http://www.w3.org/2001/XMLSchema" xmlns:p="http://schemas.microsoft.com/office/2006/metadata/properties" xmlns:ns2="7b1cf317-af41-45ad-8637-b483ded5e117" targetNamespace="http://schemas.microsoft.com/office/2006/metadata/properties" ma:root="true" ma:fieldsID="0c6939f4d38e107c1b029ac71fba4a18" ns2:_=""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2:bf5b2b4b2666499a8924e78d0f8d34c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bf5b2b4b2666499a8924e78d0f8d34c3" ma:index="8" nillable="true" ma:taxonomy="true" ma:internalName="bf5b2b4b2666499a8924e78d0f8d34c3" ma:taxonomyFieldName="PSGCompanyKeywords" ma:displayName="Firmowe" ma:fieldId="{bf5b2b4b-2666-499a-8924-e78d0f8d34c3}" ma:taxonomyMulti="true" ma:sspId="a6cc4a44-48b3-4e58-add4-1ff9a04e38b4" ma:termSetId="931bc85c-2c1b-4f5c-8e8a-f70af8bcda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561e3ff-0562-4e92-945c-fc8876dd2d3b}" ma:internalName="TaxCatchAll" ma:showField="CatchAllData" ma:web="8b9ba4a7-7d03-47db-a485-99fa527095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561e3ff-0562-4e92-945c-fc8876dd2d3b}" ma:internalName="TaxCatchAllLabel" ma:readOnly="true" ma:showField="CatchAllDataLabel" ma:web="8b9ba4a7-7d03-47db-a485-99fa527095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bf5b2b4b2666499a8924e78d0f8d34c3 xmlns="7b1cf317-af41-45ad-8637-b483ded5e117">
      <Terms xmlns="http://schemas.microsoft.com/office/infopath/2007/PartnerControls"/>
    </bf5b2b4b2666499a8924e78d0f8d34c3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05E75E-0D04-4474-B494-ED99232AF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CC030-34C5-4A36-876A-0F560AAC53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EB277C-7A7C-4727-8770-01C357960995}">
  <ds:schemaRefs>
    <ds:schemaRef ds:uri="http://www.w3.org/XML/1998/namespace"/>
    <ds:schemaRef ds:uri="http://purl.org/dc/terms/"/>
    <ds:schemaRef ds:uri="http://purl.org/dc/dcmitype/"/>
    <ds:schemaRef ds:uri="7b1cf317-af41-45ad-8637-b483ded5e117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64E68B25-D71C-4E50-8AE8-AC7DC8A6E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szablon_kolorowy_drukarkowy_ODDZIAŁ_JEDNOSTKA ORGANIZACYJNA.dot</Template>
  <TotalTime>4</TotalTime>
  <Pages>1</Pages>
  <Words>53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Blue Papaya</Company>
  <LinksUpToDate>false</LinksUpToDate>
  <CharactersWithSpaces>853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Olejczuk-Ficek Anna</dc:creator>
  <cp:keywords/>
  <cp:lastModifiedBy>Paduszyński Radosław (PSG)</cp:lastModifiedBy>
  <cp:revision>4</cp:revision>
  <cp:lastPrinted>2020-03-17T08:03:00Z</cp:lastPrinted>
  <dcterms:created xsi:type="dcterms:W3CDTF">2020-03-17T08:10:00Z</dcterms:created>
  <dcterms:modified xsi:type="dcterms:W3CDTF">2026-04-30T07:25:00Z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0x010100A0500AC75E13D3429B43771E23E08B75</vt:lpwstr>
  </property>
  <property fmtid="{D5CDD505-2E9C-101B-9397-08002B2CF9AE}" pid="3" name="PSGCompanyKeywords">
    <vt:lpwstr/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2026-04-30T07:25:34Z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8f276db3-9d02-4dbd-8e95-955437cd590e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MSIP_Label_873bfdf7-b3d6-42a7-9f35-f649f45df770_Tag">
    <vt:lpwstr>10, 3, 0, 1</vt:lpwstr>
  </property>
</Properties>
</file>